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61442" w14:textId="573ACC97" w:rsidR="00EC77DF" w:rsidRPr="008A4F8F" w:rsidRDefault="008A4F8F" w:rsidP="455212EF">
      <w:pPr>
        <w:rPr>
          <w:rFonts w:asciiTheme="minorHAnsi" w:hAnsiTheme="minorHAnsi"/>
          <w:b/>
          <w:bCs/>
          <w:sz w:val="28"/>
          <w:szCs w:val="28"/>
        </w:rPr>
      </w:pPr>
      <w:r w:rsidRPr="4C3D6A1D">
        <w:rPr>
          <w:rFonts w:asciiTheme="minorHAnsi" w:hAnsiTheme="minorHAnsi"/>
          <w:b/>
          <w:bCs/>
          <w:sz w:val="28"/>
          <w:szCs w:val="28"/>
        </w:rPr>
        <w:t>Vedlegg</w:t>
      </w:r>
      <w:r w:rsidR="7E34E58C" w:rsidRPr="4C3D6A1D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5BF47FF7" w:rsidRPr="4C3D6A1D">
        <w:rPr>
          <w:rFonts w:asciiTheme="minorHAnsi" w:hAnsiTheme="minorHAnsi"/>
          <w:b/>
          <w:bCs/>
          <w:sz w:val="28"/>
          <w:szCs w:val="28"/>
        </w:rPr>
        <w:t>1</w:t>
      </w:r>
      <w:r w:rsidRPr="4C3D6A1D">
        <w:rPr>
          <w:rFonts w:asciiTheme="minorHAnsi" w:hAnsiTheme="minorHAnsi"/>
          <w:b/>
          <w:bCs/>
          <w:sz w:val="28"/>
          <w:szCs w:val="28"/>
        </w:rPr>
        <w:t xml:space="preserve"> Tilbuds</w:t>
      </w:r>
      <w:r w:rsidR="56006D0E" w:rsidRPr="4C3D6A1D">
        <w:rPr>
          <w:rFonts w:asciiTheme="minorHAnsi" w:hAnsiTheme="minorHAnsi"/>
          <w:b/>
          <w:bCs/>
          <w:sz w:val="28"/>
          <w:szCs w:val="28"/>
        </w:rPr>
        <w:t>skjema</w:t>
      </w:r>
    </w:p>
    <w:p w14:paraId="76EAEF27" w14:textId="77777777" w:rsidR="008A4F8F" w:rsidRDefault="008A4F8F" w:rsidP="00EC77DF">
      <w:pPr>
        <w:rPr>
          <w:rFonts w:asciiTheme="minorHAnsi" w:hAnsiTheme="minorHAnsi"/>
          <w:sz w:val="28"/>
          <w:szCs w:val="28"/>
        </w:rPr>
      </w:pPr>
    </w:p>
    <w:p w14:paraId="5F9E653D" w14:textId="77777777" w:rsidR="008A4F8F" w:rsidRDefault="008A4F8F" w:rsidP="00EC77DF">
      <w:pPr>
        <w:rPr>
          <w:rFonts w:asciiTheme="minorHAnsi" w:hAnsiTheme="minorHAnsi"/>
          <w:sz w:val="28"/>
          <w:szCs w:val="28"/>
        </w:rPr>
      </w:pPr>
    </w:p>
    <w:p w14:paraId="179AA2EC" w14:textId="77777777" w:rsidR="008A4F8F" w:rsidRPr="008A4F8F" w:rsidRDefault="008A4F8F" w:rsidP="00EC77DF">
      <w:pPr>
        <w:rPr>
          <w:rFonts w:asciiTheme="minorHAnsi" w:hAnsiTheme="minorHAnsi"/>
          <w:sz w:val="28"/>
          <w:szCs w:val="28"/>
        </w:rPr>
      </w:pPr>
    </w:p>
    <w:p w14:paraId="2ED0AA27" w14:textId="77777777" w:rsidR="00E235AE" w:rsidRPr="00E235AE" w:rsidRDefault="00E235AE" w:rsidP="00E235AE">
      <w:pPr>
        <w:jc w:val="center"/>
        <w:rPr>
          <w:rFonts w:asciiTheme="minorHAnsi" w:hAnsiTheme="minorHAnsi"/>
          <w:sz w:val="22"/>
          <w:szCs w:val="22"/>
        </w:rPr>
      </w:pPr>
    </w:p>
    <w:p w14:paraId="161C6AF2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</w:p>
    <w:p w14:paraId="5B3F720C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</w:p>
    <w:p w14:paraId="2C070FAD" w14:textId="225F6463" w:rsidR="00E235AE" w:rsidRPr="00E235AE" w:rsidRDefault="00E235AE" w:rsidP="455212EF">
      <w:pPr>
        <w:jc w:val="center"/>
        <w:rPr>
          <w:rFonts w:asciiTheme="minorHAnsi" w:hAnsiTheme="minorHAnsi"/>
          <w:b/>
          <w:bCs/>
          <w:sz w:val="40"/>
          <w:szCs w:val="40"/>
        </w:rPr>
      </w:pPr>
      <w:r w:rsidRPr="455212EF">
        <w:rPr>
          <w:rFonts w:asciiTheme="minorHAnsi" w:hAnsiTheme="minorHAnsi"/>
          <w:b/>
          <w:bCs/>
          <w:sz w:val="40"/>
          <w:szCs w:val="40"/>
        </w:rPr>
        <w:t>TILBUD</w:t>
      </w:r>
    </w:p>
    <w:p w14:paraId="25F1271B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76A82D42" w14:textId="7229EDBF" w:rsidR="0049587C" w:rsidRPr="0049587C" w:rsidRDefault="0049587C" w:rsidP="0049587C">
      <w:pPr>
        <w:jc w:val="center"/>
        <w:rPr>
          <w:rFonts w:asciiTheme="minorHAnsi" w:hAnsiTheme="minorHAnsi"/>
          <w:sz w:val="40"/>
          <w:szCs w:val="40"/>
        </w:rPr>
      </w:pPr>
      <w:r w:rsidRPr="0049587C">
        <w:rPr>
          <w:rFonts w:asciiTheme="minorHAnsi" w:hAnsiTheme="minorHAnsi"/>
          <w:sz w:val="40"/>
          <w:szCs w:val="40"/>
        </w:rPr>
        <w:t xml:space="preserve">for </w:t>
      </w:r>
      <w:r>
        <w:rPr>
          <w:rFonts w:asciiTheme="minorHAnsi" w:hAnsiTheme="minorHAnsi"/>
          <w:sz w:val="40"/>
          <w:szCs w:val="40"/>
        </w:rPr>
        <w:t xml:space="preserve">tjenesten </w:t>
      </w:r>
      <w:r w:rsidRPr="0049587C">
        <w:rPr>
          <w:rFonts w:asciiTheme="minorHAnsi" w:hAnsiTheme="minorHAnsi"/>
          <w:sz w:val="40"/>
          <w:szCs w:val="40"/>
        </w:rPr>
        <w:t>SHA-koordinator i utførelsesfasen (KU)  </w:t>
      </w:r>
    </w:p>
    <w:p w14:paraId="2CDD322A" w14:textId="77777777" w:rsidR="0049587C" w:rsidRPr="0049587C" w:rsidRDefault="0049587C" w:rsidP="0049587C">
      <w:pPr>
        <w:jc w:val="center"/>
        <w:rPr>
          <w:rFonts w:asciiTheme="minorHAnsi" w:hAnsiTheme="minorHAnsi"/>
          <w:sz w:val="40"/>
          <w:szCs w:val="40"/>
        </w:rPr>
      </w:pPr>
      <w:r w:rsidRPr="0049587C">
        <w:rPr>
          <w:rFonts w:asciiTheme="minorHAnsi" w:hAnsiTheme="minorHAnsi"/>
          <w:sz w:val="40"/>
          <w:szCs w:val="40"/>
        </w:rPr>
        <w:t> </w:t>
      </w:r>
    </w:p>
    <w:p w14:paraId="3CDA5265" w14:textId="77777777" w:rsidR="0049587C" w:rsidRPr="0049587C" w:rsidRDefault="0049587C" w:rsidP="0049587C">
      <w:pPr>
        <w:jc w:val="center"/>
        <w:rPr>
          <w:rFonts w:asciiTheme="minorHAnsi" w:hAnsiTheme="minorHAnsi"/>
          <w:sz w:val="40"/>
          <w:szCs w:val="40"/>
        </w:rPr>
      </w:pPr>
      <w:r w:rsidRPr="0049587C">
        <w:rPr>
          <w:rFonts w:asciiTheme="minorHAnsi" w:hAnsiTheme="minorHAnsi"/>
          <w:sz w:val="40"/>
          <w:szCs w:val="40"/>
        </w:rPr>
        <w:t>i prosjekt </w:t>
      </w:r>
    </w:p>
    <w:p w14:paraId="1E97BE11" w14:textId="77777777" w:rsidR="0049587C" w:rsidRPr="0049587C" w:rsidRDefault="0049587C" w:rsidP="0049587C">
      <w:pPr>
        <w:jc w:val="center"/>
        <w:rPr>
          <w:rFonts w:asciiTheme="minorHAnsi" w:hAnsiTheme="minorHAnsi"/>
          <w:sz w:val="40"/>
          <w:szCs w:val="40"/>
        </w:rPr>
      </w:pPr>
      <w:r w:rsidRPr="0049587C">
        <w:rPr>
          <w:rFonts w:asciiTheme="minorHAnsi" w:hAnsiTheme="minorHAnsi"/>
          <w:sz w:val="40"/>
          <w:szCs w:val="40"/>
        </w:rPr>
        <w:t> </w:t>
      </w:r>
    </w:p>
    <w:p w14:paraId="3E634FB1" w14:textId="77777777" w:rsidR="0049587C" w:rsidRPr="0049587C" w:rsidRDefault="0049587C" w:rsidP="0049587C">
      <w:pPr>
        <w:jc w:val="center"/>
        <w:rPr>
          <w:rFonts w:asciiTheme="minorHAnsi" w:hAnsiTheme="minorHAnsi"/>
          <w:sz w:val="40"/>
          <w:szCs w:val="40"/>
        </w:rPr>
      </w:pPr>
      <w:r w:rsidRPr="0049587C">
        <w:rPr>
          <w:rFonts w:asciiTheme="minorHAnsi" w:hAnsiTheme="minorHAnsi"/>
          <w:sz w:val="40"/>
          <w:szCs w:val="40"/>
        </w:rPr>
        <w:t>1001054 Sandvika sentrum øst  </w:t>
      </w:r>
    </w:p>
    <w:p w14:paraId="02F51804" w14:textId="68F41845" w:rsidR="0049587C" w:rsidRPr="0049587C" w:rsidRDefault="0049587C" w:rsidP="0049587C">
      <w:pPr>
        <w:jc w:val="center"/>
        <w:rPr>
          <w:rFonts w:asciiTheme="minorHAnsi" w:hAnsiTheme="minorHAnsi"/>
          <w:sz w:val="40"/>
          <w:szCs w:val="40"/>
        </w:rPr>
      </w:pPr>
      <w:r w:rsidRPr="0049587C">
        <w:rPr>
          <w:rFonts w:asciiTheme="minorHAnsi" w:hAnsiTheme="minorHAnsi"/>
          <w:sz w:val="40"/>
          <w:szCs w:val="40"/>
        </w:rPr>
        <w:t>Gater, plasser og infrastruktur </w:t>
      </w:r>
      <w:r w:rsidR="0077741C">
        <w:rPr>
          <w:rFonts w:asciiTheme="minorHAnsi" w:hAnsiTheme="minorHAnsi"/>
          <w:sz w:val="40"/>
          <w:szCs w:val="40"/>
        </w:rPr>
        <w:t>(GPI)</w:t>
      </w:r>
      <w:r w:rsidRPr="0049587C">
        <w:rPr>
          <w:rFonts w:asciiTheme="minorHAnsi" w:hAnsiTheme="minorHAnsi"/>
          <w:sz w:val="40"/>
          <w:szCs w:val="40"/>
        </w:rPr>
        <w:t>  </w:t>
      </w:r>
    </w:p>
    <w:p w14:paraId="5B968420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3857B3EA" w14:textId="77777777" w:rsidR="00E235AE" w:rsidRPr="00E235AE" w:rsidRDefault="00E235AE" w:rsidP="00E235AE">
      <w:pPr>
        <w:spacing w:line="276" w:lineRule="auto"/>
        <w:rPr>
          <w:rFonts w:asciiTheme="minorHAnsi" w:hAnsiTheme="minorHAnsi"/>
          <w:sz w:val="22"/>
          <w:szCs w:val="22"/>
        </w:rPr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10"/>
        <w:gridCol w:w="6185"/>
      </w:tblGrid>
      <w:tr w:rsidR="00E235AE" w:rsidRPr="00E235AE" w14:paraId="7D17CA7F" w14:textId="77777777" w:rsidTr="00A3523F">
        <w:tc>
          <w:tcPr>
            <w:tcW w:w="2376" w:type="dxa"/>
            <w:vAlign w:val="center"/>
          </w:tcPr>
          <w:p w14:paraId="179DEE41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Firmanavn</w:t>
            </w:r>
          </w:p>
        </w:tc>
        <w:tc>
          <w:tcPr>
            <w:tcW w:w="6834" w:type="dxa"/>
            <w:vAlign w:val="center"/>
          </w:tcPr>
          <w:p w14:paraId="20C9E9B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1F81AB64" w14:textId="77777777" w:rsidTr="00A3523F">
        <w:tc>
          <w:tcPr>
            <w:tcW w:w="2376" w:type="dxa"/>
            <w:vAlign w:val="center"/>
          </w:tcPr>
          <w:p w14:paraId="14C0731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235AE">
              <w:rPr>
                <w:rFonts w:asciiTheme="minorHAnsi" w:hAnsiTheme="minorHAnsi"/>
                <w:sz w:val="22"/>
                <w:szCs w:val="22"/>
              </w:rPr>
              <w:t>Organisasjonsnr</w:t>
            </w:r>
            <w:proofErr w:type="spellEnd"/>
            <w:r w:rsidRPr="00E235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834" w:type="dxa"/>
            <w:vAlign w:val="center"/>
          </w:tcPr>
          <w:p w14:paraId="360CAE2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5674DF9A" w14:textId="77777777" w:rsidTr="00A3523F">
        <w:tc>
          <w:tcPr>
            <w:tcW w:w="2376" w:type="dxa"/>
            <w:vAlign w:val="center"/>
          </w:tcPr>
          <w:p w14:paraId="4C98EF0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Postadresse</w:t>
            </w:r>
          </w:p>
        </w:tc>
        <w:tc>
          <w:tcPr>
            <w:tcW w:w="6834" w:type="dxa"/>
            <w:vAlign w:val="center"/>
          </w:tcPr>
          <w:p w14:paraId="22168EE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787B137B" w14:textId="77777777" w:rsidTr="00A3523F">
        <w:tc>
          <w:tcPr>
            <w:tcW w:w="2376" w:type="dxa"/>
            <w:vAlign w:val="center"/>
          </w:tcPr>
          <w:p w14:paraId="5CB2ECD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235AE">
              <w:rPr>
                <w:rFonts w:asciiTheme="minorHAnsi" w:hAnsiTheme="minorHAnsi"/>
                <w:sz w:val="22"/>
                <w:szCs w:val="22"/>
              </w:rPr>
              <w:t>Postnr</w:t>
            </w:r>
            <w:proofErr w:type="spellEnd"/>
            <w:r w:rsidRPr="00E235AE">
              <w:rPr>
                <w:rFonts w:asciiTheme="minorHAnsi" w:hAnsiTheme="minorHAnsi"/>
                <w:sz w:val="22"/>
                <w:szCs w:val="22"/>
              </w:rPr>
              <w:t>. og sted</w:t>
            </w:r>
          </w:p>
        </w:tc>
        <w:tc>
          <w:tcPr>
            <w:tcW w:w="6834" w:type="dxa"/>
            <w:vAlign w:val="center"/>
          </w:tcPr>
          <w:p w14:paraId="5733C78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4C4D80EA" w14:textId="77777777" w:rsidTr="00A3523F">
        <w:tc>
          <w:tcPr>
            <w:tcW w:w="2376" w:type="dxa"/>
            <w:vAlign w:val="center"/>
          </w:tcPr>
          <w:p w14:paraId="24A75CC8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Telefon</w:t>
            </w:r>
          </w:p>
        </w:tc>
        <w:tc>
          <w:tcPr>
            <w:tcW w:w="6834" w:type="dxa"/>
            <w:vAlign w:val="center"/>
          </w:tcPr>
          <w:p w14:paraId="439F2B5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bookmarkEnd w:id="0"/>
      <w:bookmarkEnd w:id="1"/>
    </w:tbl>
    <w:p w14:paraId="54577D94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B79782C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5"/>
        <w:gridCol w:w="6200"/>
      </w:tblGrid>
      <w:tr w:rsidR="00E235AE" w:rsidRPr="00E235AE" w14:paraId="40622B1B" w14:textId="77777777" w:rsidTr="00A3523F">
        <w:tc>
          <w:tcPr>
            <w:tcW w:w="2376" w:type="dxa"/>
            <w:vAlign w:val="center"/>
          </w:tcPr>
          <w:p w14:paraId="3E040EE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Kontaktperson</w:t>
            </w:r>
          </w:p>
        </w:tc>
        <w:tc>
          <w:tcPr>
            <w:tcW w:w="6834" w:type="dxa"/>
            <w:vAlign w:val="center"/>
          </w:tcPr>
          <w:p w14:paraId="3CBD2C88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39E3C6FC" w14:textId="77777777" w:rsidTr="00A3523F">
        <w:tc>
          <w:tcPr>
            <w:tcW w:w="2376" w:type="dxa"/>
            <w:vAlign w:val="center"/>
          </w:tcPr>
          <w:p w14:paraId="111C928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E-post</w:t>
            </w:r>
          </w:p>
        </w:tc>
        <w:tc>
          <w:tcPr>
            <w:tcW w:w="6834" w:type="dxa"/>
            <w:vAlign w:val="center"/>
          </w:tcPr>
          <w:p w14:paraId="102D6E0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46E70460" w14:textId="77777777" w:rsidTr="00A3523F">
        <w:tc>
          <w:tcPr>
            <w:tcW w:w="2376" w:type="dxa"/>
            <w:vAlign w:val="center"/>
          </w:tcPr>
          <w:p w14:paraId="7255785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Telefon</w:t>
            </w:r>
          </w:p>
        </w:tc>
        <w:tc>
          <w:tcPr>
            <w:tcW w:w="6834" w:type="dxa"/>
            <w:vAlign w:val="center"/>
          </w:tcPr>
          <w:p w14:paraId="53F7077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13BE516D" w14:textId="77777777" w:rsidTr="00A3523F">
        <w:tc>
          <w:tcPr>
            <w:tcW w:w="2376" w:type="dxa"/>
            <w:vAlign w:val="center"/>
          </w:tcPr>
          <w:p w14:paraId="279FB908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Mobil</w:t>
            </w:r>
          </w:p>
        </w:tc>
        <w:tc>
          <w:tcPr>
            <w:tcW w:w="6834" w:type="dxa"/>
            <w:vAlign w:val="center"/>
          </w:tcPr>
          <w:p w14:paraId="358A3FC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7466DAF" w14:textId="77777777" w:rsidR="00E235AE" w:rsidRPr="00E235AE" w:rsidRDefault="00E235AE" w:rsidP="00E235AE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33EA970F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49B1F50A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4B124B4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17DE1FE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6ECC129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b/>
          <w:sz w:val="28"/>
          <w:szCs w:val="28"/>
        </w:rPr>
        <w:br w:type="page"/>
      </w:r>
      <w:bookmarkStart w:id="2" w:name="_Toc419960499"/>
    </w:p>
    <w:bookmarkEnd w:id="2"/>
    <w:p w14:paraId="25F18505" w14:textId="77777777" w:rsidR="00E235AE" w:rsidRPr="00E235AE" w:rsidRDefault="00E235AE" w:rsidP="00E235AE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lastRenderedPageBreak/>
        <w:t>Tilbudet består av følgende dokumentasjon:</w:t>
      </w:r>
    </w:p>
    <w:p w14:paraId="3D88CEC8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3" w:name="OLE_LINK9"/>
      <w:bookmarkStart w:id="4" w:name="OLE_LINK10"/>
      <w:r w:rsidRPr="00E235AE">
        <w:rPr>
          <w:rFonts w:asciiTheme="minorHAnsi" w:hAnsiTheme="minorHAnsi"/>
          <w:smallCaps/>
          <w:sz w:val="22"/>
          <w:szCs w:val="22"/>
        </w:rPr>
        <w:t>Sett kryss i alle aktuelle ruter.</w:t>
      </w:r>
    </w:p>
    <w:p w14:paraId="4471B0D0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</w:p>
    <w:bookmarkEnd w:id="3"/>
    <w:bookmarkEnd w:id="4"/>
    <w:p w14:paraId="6DE3EA13" w14:textId="7618911F" w:rsidR="006A4C3C" w:rsidRDefault="006A4C3C" w:rsidP="006A4C3C">
      <w:pPr>
        <w:pStyle w:val="Overskrift2"/>
      </w:pPr>
      <w:r>
        <w:t>TILBUDSBREV</w:t>
      </w:r>
    </w:p>
    <w:p w14:paraId="18F24146" w14:textId="77777777" w:rsidR="006A4C3C" w:rsidRPr="006A4C3C" w:rsidRDefault="006A4C3C" w:rsidP="006A4C3C"/>
    <w:p w14:paraId="3ACC8497" w14:textId="130BD290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235AE">
            <w:rPr>
              <w:rFonts w:ascii="MS Gothic" w:eastAsia="MS Gothic" w:hAnsi="MS Gothic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</w:r>
      <w:r w:rsidRPr="4BDD99CA">
        <w:rPr>
          <w:rFonts w:asciiTheme="minorHAnsi" w:hAnsiTheme="minorHAnsi"/>
          <w:sz w:val="22"/>
          <w:szCs w:val="22"/>
        </w:rPr>
        <w:t>Signert tilbuds</w:t>
      </w:r>
      <w:r w:rsidR="4E111CB1" w:rsidRPr="4BDD99CA">
        <w:rPr>
          <w:rFonts w:asciiTheme="minorHAnsi" w:hAnsiTheme="minorHAnsi"/>
          <w:sz w:val="22"/>
          <w:szCs w:val="22"/>
        </w:rPr>
        <w:t>skjema</w:t>
      </w:r>
      <w:r w:rsidRPr="4BDD99CA">
        <w:rPr>
          <w:rFonts w:asciiTheme="minorHAnsi" w:hAnsiTheme="minorHAnsi"/>
          <w:sz w:val="22"/>
          <w:szCs w:val="22"/>
        </w:rPr>
        <w:t xml:space="preserve"> (dette dokumentet)</w:t>
      </w:r>
    </w:p>
    <w:p w14:paraId="12750214" w14:textId="77777777" w:rsidR="00D52D03" w:rsidRPr="00D52D03" w:rsidRDefault="00D52D03" w:rsidP="006A4C3C">
      <w:pPr>
        <w:pStyle w:val="Overskrift2"/>
      </w:pPr>
      <w:r>
        <w:t>TILBUDT RESSURS</w:t>
      </w:r>
    </w:p>
    <w:p w14:paraId="2DDD8312" w14:textId="77777777" w:rsidR="00D52D03" w:rsidRPr="00E20A5E" w:rsidRDefault="00D52D03" w:rsidP="00D52D0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5953"/>
      </w:tblGrid>
      <w:tr w:rsidR="00D52D03" w:rsidRPr="00E20A5E" w14:paraId="17E427BD" w14:textId="77777777" w:rsidTr="00A3523F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2028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0A5E">
              <w:rPr>
                <w:rFonts w:asciiTheme="minorHAnsi" w:hAnsiTheme="minorHAnsi" w:cstheme="minorHAnsi"/>
                <w:sz w:val="22"/>
                <w:szCs w:val="22"/>
              </w:rPr>
              <w:t>Navn på ressurs: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77A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2D03" w:rsidRPr="00E20A5E" w14:paraId="3BAAB4D4" w14:textId="77777777" w:rsidTr="00A3523F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3BC7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0A5E">
              <w:rPr>
                <w:rFonts w:asciiTheme="minorHAnsi" w:hAnsiTheme="minorHAnsi" w:cstheme="minorHAnsi"/>
                <w:sz w:val="22"/>
                <w:szCs w:val="22"/>
              </w:rPr>
              <w:t>Telefon: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B05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2D03" w:rsidRPr="00E20A5E" w14:paraId="5253431F" w14:textId="77777777" w:rsidTr="00A3523F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614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0A5E">
              <w:rPr>
                <w:rFonts w:asciiTheme="minorHAnsi" w:hAnsiTheme="minorHAnsi" w:cstheme="minorHAnsi"/>
                <w:sz w:val="22"/>
                <w:szCs w:val="22"/>
              </w:rPr>
              <w:t xml:space="preserve">E-post: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F7AB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42DA98" w14:textId="77777777" w:rsidR="00D52D03" w:rsidRPr="00E20A5E" w:rsidRDefault="00D52D03" w:rsidP="00D52D03">
      <w:pPr>
        <w:rPr>
          <w:rFonts w:asciiTheme="minorHAnsi" w:hAnsiTheme="minorHAnsi" w:cstheme="minorHAnsi"/>
          <w:sz w:val="22"/>
          <w:szCs w:val="22"/>
        </w:rPr>
      </w:pPr>
    </w:p>
    <w:p w14:paraId="1146AABB" w14:textId="3DFD9419" w:rsidR="00D52D03" w:rsidRPr="00D52FBD" w:rsidRDefault="00D52FBD" w:rsidP="006A4C3C">
      <w:pPr>
        <w:pStyle w:val="Overskrift2"/>
      </w:pPr>
      <w:r>
        <w:t>HONORAR</w:t>
      </w:r>
    </w:p>
    <w:p w14:paraId="5F108646" w14:textId="1D2E7D41" w:rsidR="00D52D03" w:rsidRPr="00E20A5E" w:rsidRDefault="00D52D03" w:rsidP="1E50C8EE">
      <w:pPr>
        <w:rPr>
          <w:rFonts w:asciiTheme="minorHAnsi" w:hAnsiTheme="minorHAnsi" w:cstheme="minorBidi"/>
          <w:sz w:val="22"/>
          <w:szCs w:val="22"/>
        </w:rPr>
      </w:pPr>
      <w:r w:rsidRPr="1E50C8EE">
        <w:rPr>
          <w:rFonts w:asciiTheme="minorHAnsi" w:hAnsiTheme="minorHAnsi" w:cstheme="minorBidi"/>
          <w:sz w:val="22"/>
          <w:szCs w:val="22"/>
        </w:rPr>
        <w:t>Oppdraget honoreres etter medgått tid med følgende timepris:</w:t>
      </w:r>
    </w:p>
    <w:p w14:paraId="17FC0A11" w14:textId="77777777" w:rsidR="00D52D03" w:rsidRPr="00E20A5E" w:rsidRDefault="00D52D03" w:rsidP="00D52D0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39"/>
      </w:tblGrid>
      <w:tr w:rsidR="00D52D03" w:rsidRPr="00E20A5E" w14:paraId="192A4AED" w14:textId="77777777" w:rsidTr="00A3523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F176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0A5E">
              <w:rPr>
                <w:rFonts w:asciiTheme="minorHAnsi" w:hAnsiTheme="minorHAnsi" w:cstheme="minorHAnsi"/>
                <w:sz w:val="22"/>
                <w:szCs w:val="22"/>
              </w:rPr>
              <w:t xml:space="preserve">Timepris for tilbudt ressurs (eks </w:t>
            </w:r>
            <w:proofErr w:type="spellStart"/>
            <w:r w:rsidRPr="00E20A5E">
              <w:rPr>
                <w:rFonts w:asciiTheme="minorHAnsi" w:hAnsiTheme="minorHAnsi" w:cstheme="minorHAnsi"/>
                <w:sz w:val="22"/>
                <w:szCs w:val="22"/>
              </w:rPr>
              <w:t>mva</w:t>
            </w:r>
            <w:proofErr w:type="spellEnd"/>
            <w:r w:rsidRPr="00E20A5E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A0E" w14:textId="77777777" w:rsidR="00D52D03" w:rsidRPr="00E20A5E" w:rsidRDefault="00D52D03" w:rsidP="00A352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8936A6" w14:textId="77777777" w:rsidR="00D52D03" w:rsidRDefault="00D52D03" w:rsidP="00D52D0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312D7A9E" w14:textId="31A5454B" w:rsidR="00A167D5" w:rsidRPr="00A167D5" w:rsidRDefault="00A167D5" w:rsidP="00A167D5">
      <w:pPr>
        <w:rPr>
          <w:rFonts w:asciiTheme="minorHAnsi" w:hAnsiTheme="minorHAnsi" w:cstheme="minorHAnsi"/>
          <w:sz w:val="22"/>
          <w:szCs w:val="22"/>
        </w:rPr>
      </w:pPr>
      <w:r w:rsidRPr="00A167D5">
        <w:rPr>
          <w:rFonts w:asciiTheme="minorHAnsi" w:hAnsiTheme="minorHAnsi" w:cstheme="minorHAnsi"/>
          <w:sz w:val="22"/>
          <w:szCs w:val="22"/>
        </w:rPr>
        <w:t xml:space="preserve">Timeprisen skal inkludere alle kostnader forbundet med oppdraget, inkl. alle sosiale </w:t>
      </w:r>
      <w:r>
        <w:rPr>
          <w:rFonts w:asciiTheme="minorHAnsi" w:hAnsiTheme="minorHAnsi" w:cstheme="minorHAnsi"/>
          <w:sz w:val="22"/>
          <w:szCs w:val="22"/>
        </w:rPr>
        <w:t>kostnader</w:t>
      </w:r>
      <w:r w:rsidRPr="00A167D5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administrasjonskostnader</w:t>
      </w:r>
      <w:r w:rsidRPr="00A167D5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fortjeneste, </w:t>
      </w:r>
      <w:r w:rsidRPr="00A167D5">
        <w:rPr>
          <w:rFonts w:asciiTheme="minorHAnsi" w:hAnsiTheme="minorHAnsi" w:cstheme="minorHAnsi"/>
          <w:sz w:val="22"/>
          <w:szCs w:val="22"/>
        </w:rPr>
        <w:t xml:space="preserve">utlegg, avgifter eller gebyrer. </w:t>
      </w:r>
      <w:r>
        <w:rPr>
          <w:rFonts w:asciiTheme="minorHAnsi" w:hAnsiTheme="minorHAnsi" w:cstheme="minorHAnsi"/>
          <w:sz w:val="22"/>
          <w:szCs w:val="22"/>
        </w:rPr>
        <w:t>Reisetid</w:t>
      </w:r>
      <w:r w:rsidRPr="00A167D5">
        <w:rPr>
          <w:rFonts w:asciiTheme="minorHAnsi" w:hAnsiTheme="minorHAnsi" w:cstheme="minorHAnsi"/>
          <w:sz w:val="22"/>
          <w:szCs w:val="22"/>
        </w:rPr>
        <w:t xml:space="preserve">, nødvendige møter/befaring på </w:t>
      </w:r>
      <w:r>
        <w:rPr>
          <w:rFonts w:asciiTheme="minorHAnsi" w:hAnsiTheme="minorHAnsi" w:cstheme="minorHAnsi"/>
          <w:sz w:val="22"/>
          <w:szCs w:val="22"/>
        </w:rPr>
        <w:t>anleggsplass</w:t>
      </w:r>
      <w:r w:rsidRPr="00A167D5">
        <w:rPr>
          <w:rFonts w:asciiTheme="minorHAnsi" w:hAnsiTheme="minorHAnsi" w:cstheme="minorHAnsi"/>
          <w:sz w:val="22"/>
          <w:szCs w:val="22"/>
        </w:rPr>
        <w:t xml:space="preserve"> skal være inkludert i timeprisen.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167D5">
        <w:rPr>
          <w:rFonts w:asciiTheme="minorHAnsi" w:hAnsiTheme="minorHAnsi" w:cstheme="minorHAnsi"/>
          <w:sz w:val="22"/>
          <w:szCs w:val="22"/>
        </w:rPr>
        <w:t xml:space="preserve">Overtid </w:t>
      </w:r>
      <w:r>
        <w:rPr>
          <w:rFonts w:asciiTheme="minorHAnsi" w:hAnsiTheme="minorHAnsi" w:cstheme="minorHAnsi"/>
          <w:sz w:val="22"/>
          <w:szCs w:val="22"/>
        </w:rPr>
        <w:t>faktureres etter avtale</w:t>
      </w:r>
      <w:r w:rsidRPr="00A167D5">
        <w:rPr>
          <w:rFonts w:asciiTheme="minorHAnsi" w:hAnsiTheme="minorHAnsi" w:cstheme="minorHAnsi"/>
          <w:sz w:val="22"/>
          <w:szCs w:val="22"/>
        </w:rPr>
        <w:t>.</w:t>
      </w:r>
    </w:p>
    <w:p w14:paraId="38C5C1A3" w14:textId="77777777" w:rsidR="00A167D5" w:rsidRPr="00A167D5" w:rsidRDefault="00A167D5" w:rsidP="00A167D5">
      <w:pPr>
        <w:rPr>
          <w:rFonts w:asciiTheme="minorHAnsi" w:hAnsiTheme="minorHAnsi" w:cstheme="minorHAnsi"/>
          <w:sz w:val="22"/>
          <w:szCs w:val="22"/>
        </w:rPr>
      </w:pPr>
    </w:p>
    <w:p w14:paraId="762F20A4" w14:textId="6A1C3724" w:rsidR="004F6A86" w:rsidRPr="00D65288" w:rsidRDefault="00D52D03" w:rsidP="68686614">
      <w:pPr>
        <w:rPr>
          <w:rFonts w:asciiTheme="minorHAnsi" w:hAnsiTheme="minorHAnsi" w:cstheme="minorBidi"/>
          <w:sz w:val="22"/>
          <w:szCs w:val="22"/>
        </w:rPr>
      </w:pPr>
      <w:r w:rsidRPr="68686614">
        <w:rPr>
          <w:rFonts w:asciiTheme="minorHAnsi" w:hAnsiTheme="minorHAnsi" w:cstheme="minorBidi"/>
          <w:sz w:val="22"/>
          <w:szCs w:val="22"/>
        </w:rPr>
        <w:t xml:space="preserve">Ved tilbudsevalueringen vil timesatsen ovenfor bli multiplisert </w:t>
      </w:r>
      <w:r w:rsidR="2F397FF1" w:rsidRPr="68686614">
        <w:rPr>
          <w:rFonts w:asciiTheme="minorHAnsi" w:hAnsiTheme="minorHAnsi" w:cstheme="minorBidi"/>
          <w:sz w:val="22"/>
          <w:szCs w:val="22"/>
        </w:rPr>
        <w:t xml:space="preserve">med </w:t>
      </w:r>
      <w:r w:rsidRPr="68686614">
        <w:rPr>
          <w:rFonts w:asciiTheme="minorHAnsi" w:hAnsiTheme="minorHAnsi" w:cstheme="minorBidi"/>
          <w:sz w:val="22"/>
          <w:szCs w:val="22"/>
        </w:rPr>
        <w:t xml:space="preserve">et anslag </w:t>
      </w:r>
      <w:r w:rsidR="4E6AADE1" w:rsidRPr="68686614">
        <w:rPr>
          <w:rFonts w:asciiTheme="minorHAnsi" w:hAnsiTheme="minorHAnsi" w:cstheme="minorBidi"/>
          <w:sz w:val="22"/>
          <w:szCs w:val="22"/>
        </w:rPr>
        <w:t xml:space="preserve">på </w:t>
      </w:r>
      <w:r w:rsidR="0086720B" w:rsidRPr="68686614">
        <w:rPr>
          <w:rFonts w:asciiTheme="minorHAnsi" w:hAnsiTheme="minorHAnsi" w:cstheme="minorBidi"/>
          <w:sz w:val="22"/>
          <w:szCs w:val="22"/>
        </w:rPr>
        <w:t xml:space="preserve">1200 </w:t>
      </w:r>
      <w:r w:rsidRPr="68686614">
        <w:rPr>
          <w:rFonts w:asciiTheme="minorHAnsi" w:hAnsiTheme="minorHAnsi" w:cstheme="minorBidi"/>
          <w:sz w:val="22"/>
          <w:szCs w:val="22"/>
        </w:rPr>
        <w:t>timer</w:t>
      </w:r>
      <w:r w:rsidR="006B5ED6" w:rsidRPr="68686614">
        <w:rPr>
          <w:rFonts w:asciiTheme="minorHAnsi" w:hAnsiTheme="minorHAnsi" w:cstheme="minorBidi"/>
          <w:sz w:val="22"/>
          <w:szCs w:val="22"/>
        </w:rPr>
        <w:t>, summert</w:t>
      </w:r>
      <w:r w:rsidRPr="68686614">
        <w:rPr>
          <w:rFonts w:asciiTheme="minorHAnsi" w:hAnsiTheme="minorHAnsi" w:cstheme="minorBidi"/>
          <w:sz w:val="22"/>
          <w:szCs w:val="22"/>
        </w:rPr>
        <w:t xml:space="preserve"> og lagt til grunn som tilbudssum.</w:t>
      </w:r>
    </w:p>
    <w:p w14:paraId="7D2C052F" w14:textId="59063414" w:rsidR="00E235AE" w:rsidRPr="009058C3" w:rsidRDefault="00E235AE" w:rsidP="006A4C3C">
      <w:pPr>
        <w:pStyle w:val="Overskrift2"/>
      </w:pPr>
      <w:r w:rsidRPr="009058C3">
        <w:t>Underleverandører</w:t>
      </w:r>
    </w:p>
    <w:p w14:paraId="1CCFE771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>Dersom leverandøren planlegger å bruke underleverandører i gjennomføring av kontrakten/ytelsen, oppgis disse her.</w:t>
      </w:r>
    </w:p>
    <w:p w14:paraId="6EEEAE31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2"/>
        <w:gridCol w:w="4253"/>
      </w:tblGrid>
      <w:tr w:rsidR="00E235AE" w:rsidRPr="00E235AE" w14:paraId="77AACF62" w14:textId="77777777" w:rsidTr="00A3523F">
        <w:tc>
          <w:tcPr>
            <w:tcW w:w="4605" w:type="dxa"/>
            <w:shd w:val="pct25" w:color="auto" w:fill="auto"/>
            <w:vAlign w:val="center"/>
          </w:tcPr>
          <w:p w14:paraId="559D8D5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1843AF5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proofErr w:type="gramStart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Org.nr./</w:t>
            </w:r>
            <w:proofErr w:type="spellStart"/>
            <w:proofErr w:type="gramEnd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personnr</w:t>
            </w:r>
            <w:proofErr w:type="spellEnd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</w:tr>
      <w:tr w:rsidR="00E235AE" w:rsidRPr="00E235AE" w14:paraId="1BDB5C75" w14:textId="77777777" w:rsidTr="00A3523F">
        <w:tc>
          <w:tcPr>
            <w:tcW w:w="4605" w:type="dxa"/>
            <w:vAlign w:val="center"/>
          </w:tcPr>
          <w:p w14:paraId="6EE2CB9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05" w:type="dxa"/>
            <w:vAlign w:val="center"/>
          </w:tcPr>
          <w:p w14:paraId="0DA8B2A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7813584A" w14:textId="77777777" w:rsidTr="00A3523F">
        <w:tc>
          <w:tcPr>
            <w:tcW w:w="4605" w:type="dxa"/>
            <w:vAlign w:val="center"/>
          </w:tcPr>
          <w:p w14:paraId="4976C48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6C5E489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</w:tbl>
    <w:p w14:paraId="3A0FB705" w14:textId="2DE46B6C" w:rsidR="00E235AE" w:rsidRPr="009058C3" w:rsidRDefault="00E235AE" w:rsidP="006A4C3C">
      <w:pPr>
        <w:pStyle w:val="Overskrift2"/>
      </w:pPr>
      <w:r w:rsidRPr="009058C3">
        <w:t>Avvik/forbehold</w:t>
      </w:r>
    </w:p>
    <w:p w14:paraId="07ED1363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5" w:name="OLE_LINK7"/>
      <w:bookmarkStart w:id="6" w:name="OLE_LINK8"/>
      <w:r w:rsidRPr="00E235AE">
        <w:rPr>
          <w:rFonts w:asciiTheme="minorHAnsi" w:hAnsiTheme="minorHAnsi"/>
          <w:smallCaps/>
          <w:sz w:val="22"/>
          <w:szCs w:val="22"/>
        </w:rPr>
        <w:t>Sett ett kryss.</w:t>
      </w:r>
    </w:p>
    <w:bookmarkEnd w:id="5"/>
    <w:bookmarkEnd w:id="6"/>
    <w:p w14:paraId="2D0D64E7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75E4C4A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Vi har ingen avvik/forbehold i tilbudet.</w:t>
      </w:r>
    </w:p>
    <w:p w14:paraId="64588F6F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Vi har følgende forbehold/avvik i tilbudet:</w:t>
      </w:r>
    </w:p>
    <w:p w14:paraId="348376A8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035"/>
        <w:gridCol w:w="2036"/>
        <w:gridCol w:w="2036"/>
      </w:tblGrid>
      <w:tr w:rsidR="00E235AE" w:rsidRPr="00E235AE" w14:paraId="63EAF2A9" w14:textId="77777777" w:rsidTr="00A3523F">
        <w:tc>
          <w:tcPr>
            <w:tcW w:w="2302" w:type="dxa"/>
            <w:shd w:val="clear" w:color="auto" w:fill="C0C0C0"/>
          </w:tcPr>
          <w:p w14:paraId="326BE30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Ref.nr. i konkurransegrunnlaget/</w:t>
            </w:r>
          </w:p>
          <w:p w14:paraId="6FF033E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6D048BB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Beskrivelse av avviket/forbeholdet</w:t>
            </w:r>
          </w:p>
        </w:tc>
        <w:tc>
          <w:tcPr>
            <w:tcW w:w="2303" w:type="dxa"/>
            <w:shd w:val="clear" w:color="auto" w:fill="C0C0C0"/>
          </w:tcPr>
          <w:p w14:paraId="627016E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Årsak til avviket/forbeholdet</w:t>
            </w:r>
          </w:p>
        </w:tc>
        <w:tc>
          <w:tcPr>
            <w:tcW w:w="2303" w:type="dxa"/>
            <w:shd w:val="clear" w:color="auto" w:fill="C0C0C0"/>
          </w:tcPr>
          <w:p w14:paraId="012AD99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Beregning av de økonomiske konsekvensene avviket/forbeholdet har for oppdragsgiver</w:t>
            </w:r>
          </w:p>
        </w:tc>
      </w:tr>
      <w:tr w:rsidR="00E235AE" w:rsidRPr="00E235AE" w14:paraId="6238D553" w14:textId="77777777" w:rsidTr="00A3523F">
        <w:tc>
          <w:tcPr>
            <w:tcW w:w="2302" w:type="dxa"/>
          </w:tcPr>
          <w:p w14:paraId="476C380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1DAF3D4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66CF0F4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308B11D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95CB808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5844DA74" w14:textId="77777777" w:rsidR="00E235AE" w:rsidRPr="00E235AE" w:rsidRDefault="00E235AE" w:rsidP="006A4C3C">
      <w:pPr>
        <w:pStyle w:val="Overskrift2"/>
      </w:pPr>
      <w:r w:rsidRPr="00E235AE">
        <w:lastRenderedPageBreak/>
        <w:t>Signatur</w:t>
      </w:r>
    </w:p>
    <w:p w14:paraId="647D73E6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r w:rsidRPr="00E235AE">
        <w:rPr>
          <w:rFonts w:asciiTheme="minorHAnsi" w:hAnsiTheme="minorHAnsi"/>
          <w:smallCaps/>
          <w:sz w:val="22"/>
          <w:szCs w:val="22"/>
        </w:rPr>
        <w:t xml:space="preserve">Tilbudet skal være underskrevet av en person som i henhold til </w:t>
      </w:r>
      <w:r w:rsidRPr="00E235AE">
        <w:rPr>
          <w:rFonts w:asciiTheme="minorHAnsi" w:hAnsiTheme="minorHAnsi"/>
          <w:b/>
          <w:smallCaps/>
          <w:sz w:val="22"/>
          <w:szCs w:val="22"/>
        </w:rPr>
        <w:t>firmaattesten</w:t>
      </w:r>
      <w:r w:rsidRPr="00E235AE">
        <w:rPr>
          <w:rFonts w:asciiTheme="minorHAnsi" w:hAnsiTheme="minorHAnsi"/>
          <w:smallCaps/>
          <w:sz w:val="22"/>
          <w:szCs w:val="22"/>
        </w:rPr>
        <w:t xml:space="preserve"> er bemyndiget til å signere på vegne av leverandøren.</w:t>
      </w:r>
    </w:p>
    <w:p w14:paraId="3BD41DA4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78"/>
        <w:gridCol w:w="2086"/>
        <w:gridCol w:w="4231"/>
      </w:tblGrid>
      <w:tr w:rsidR="00E235AE" w:rsidRPr="00E235AE" w14:paraId="6931C499" w14:textId="77777777" w:rsidTr="00A3523F">
        <w:tc>
          <w:tcPr>
            <w:tcW w:w="2376" w:type="dxa"/>
            <w:vAlign w:val="center"/>
          </w:tcPr>
          <w:p w14:paraId="5381E34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38FA398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727D8BC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567BFF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083D020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2783E4C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09ED0B3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65D379F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7CFBF6A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5A86DF79" w14:textId="77777777" w:rsidTr="00A3523F">
        <w:tc>
          <w:tcPr>
            <w:tcW w:w="2376" w:type="dxa"/>
            <w:vAlign w:val="center"/>
          </w:tcPr>
          <w:p w14:paraId="3550055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Sted</w:t>
            </w:r>
          </w:p>
        </w:tc>
        <w:tc>
          <w:tcPr>
            <w:tcW w:w="2268" w:type="dxa"/>
            <w:vAlign w:val="center"/>
          </w:tcPr>
          <w:p w14:paraId="59E89ED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Dato</w:t>
            </w:r>
          </w:p>
        </w:tc>
        <w:tc>
          <w:tcPr>
            <w:tcW w:w="4566" w:type="dxa"/>
            <w:vAlign w:val="center"/>
          </w:tcPr>
          <w:p w14:paraId="4C224A3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Underskrift</w:t>
            </w:r>
          </w:p>
        </w:tc>
      </w:tr>
      <w:tr w:rsidR="00E235AE" w:rsidRPr="00E235AE" w14:paraId="015FF8F7" w14:textId="77777777" w:rsidTr="00A3523F">
        <w:tc>
          <w:tcPr>
            <w:tcW w:w="2376" w:type="dxa"/>
            <w:vAlign w:val="center"/>
          </w:tcPr>
          <w:p w14:paraId="0338129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2D87A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02B96A3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1E2B621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64D55416" w14:textId="77777777" w:rsidTr="00A3523F">
        <w:tc>
          <w:tcPr>
            <w:tcW w:w="2376" w:type="dxa"/>
            <w:vAlign w:val="center"/>
          </w:tcPr>
          <w:p w14:paraId="59DEBA9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0A9797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10A6AA0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Navn med blokkbokstaver</w:t>
            </w:r>
          </w:p>
        </w:tc>
      </w:tr>
    </w:tbl>
    <w:p w14:paraId="6707BAC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2E94C4D3" w14:textId="77777777" w:rsidR="00EC77DF" w:rsidRPr="00EC77DF" w:rsidRDefault="00EC77DF" w:rsidP="00EC77DF">
      <w:pPr>
        <w:jc w:val="center"/>
        <w:rPr>
          <w:rFonts w:asciiTheme="minorHAnsi" w:hAnsiTheme="minorHAnsi"/>
          <w:sz w:val="22"/>
          <w:szCs w:val="22"/>
        </w:rPr>
      </w:pPr>
    </w:p>
    <w:p w14:paraId="1C4FA168" w14:textId="77777777" w:rsidR="00EC77DF" w:rsidRPr="00EC77DF" w:rsidRDefault="00EC77DF" w:rsidP="00EC77DF">
      <w:pPr>
        <w:jc w:val="center"/>
        <w:rPr>
          <w:rFonts w:asciiTheme="minorHAnsi" w:hAnsiTheme="minorHAnsi"/>
          <w:sz w:val="22"/>
          <w:szCs w:val="22"/>
        </w:rPr>
      </w:pPr>
    </w:p>
    <w:sectPr w:rsidR="00EC77DF" w:rsidRPr="00EC77DF">
      <w:footerReference w:type="default" r:id="rId11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5A29E" w14:textId="77777777" w:rsidR="00896422" w:rsidRDefault="00896422">
      <w:r>
        <w:separator/>
      </w:r>
    </w:p>
  </w:endnote>
  <w:endnote w:type="continuationSeparator" w:id="0">
    <w:p w14:paraId="52EF81C3" w14:textId="77777777" w:rsidR="00896422" w:rsidRDefault="0089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97FCF" w14:textId="77777777" w:rsidR="0011336E" w:rsidRDefault="0011336E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E235AE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</w:t>
    </w:r>
    <w:proofErr w:type="spellStart"/>
    <w:r>
      <w:rPr>
        <w:snapToGrid w:val="0"/>
        <w:lang w:eastAsia="en-US"/>
      </w:rPr>
      <w:t>of</w:t>
    </w:r>
    <w:proofErr w:type="spellEnd"/>
    <w:r>
      <w:rPr>
        <w:snapToGrid w:val="0"/>
        <w:lang w:eastAsia="en-US"/>
      </w:rPr>
      <w:t xml:space="preserve">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E235AE">
      <w:rPr>
        <w:noProof/>
        <w:snapToGrid w:val="0"/>
        <w:lang w:eastAsia="en-US"/>
      </w:rPr>
      <w:t>3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4EA47" w14:textId="77777777" w:rsidR="00896422" w:rsidRDefault="00896422">
      <w:r>
        <w:separator/>
      </w:r>
    </w:p>
  </w:footnote>
  <w:footnote w:type="continuationSeparator" w:id="0">
    <w:p w14:paraId="5D625DAA" w14:textId="77777777" w:rsidR="00896422" w:rsidRDefault="00896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62952"/>
    <w:multiLevelType w:val="hybridMultilevel"/>
    <w:tmpl w:val="E73457BA"/>
    <w:lvl w:ilvl="0" w:tplc="FBAA4E26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650EB7"/>
    <w:multiLevelType w:val="hybridMultilevel"/>
    <w:tmpl w:val="7DD824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C7D28"/>
    <w:multiLevelType w:val="hybridMultilevel"/>
    <w:tmpl w:val="4ECEC5DA"/>
    <w:lvl w:ilvl="0" w:tplc="952AE5D0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16BA57EC">
      <w:start w:val="1"/>
      <w:numFmt w:val="decimal"/>
      <w:suff w:val="space"/>
      <w:lvlText w:val="%4."/>
      <w:lvlJc w:val="left"/>
      <w:pPr>
        <w:ind w:left="360" w:hanging="360"/>
      </w:pPr>
      <w:rPr>
        <w:rFonts w:hint="default"/>
      </w:r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A3AF8"/>
    <w:multiLevelType w:val="hybridMultilevel"/>
    <w:tmpl w:val="0CB01F3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4311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5595058">
    <w:abstractNumId w:val="2"/>
  </w:num>
  <w:num w:numId="3" w16cid:durableId="367529081">
    <w:abstractNumId w:val="3"/>
  </w:num>
  <w:num w:numId="4" w16cid:durableId="998970991">
    <w:abstractNumId w:val="4"/>
  </w:num>
  <w:num w:numId="5" w16cid:durableId="10634548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5759228">
    <w:abstractNumId w:val="0"/>
  </w:num>
  <w:num w:numId="7" w16cid:durableId="1659335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AB"/>
    <w:rsid w:val="00020DE4"/>
    <w:rsid w:val="00033362"/>
    <w:rsid w:val="000432AF"/>
    <w:rsid w:val="00072AEE"/>
    <w:rsid w:val="000A0B12"/>
    <w:rsid w:val="000C7577"/>
    <w:rsid w:val="0011336E"/>
    <w:rsid w:val="00116202"/>
    <w:rsid w:val="001201A7"/>
    <w:rsid w:val="00167839"/>
    <w:rsid w:val="00185896"/>
    <w:rsid w:val="001959E9"/>
    <w:rsid w:val="001D735F"/>
    <w:rsid w:val="001F6196"/>
    <w:rsid w:val="00200EA3"/>
    <w:rsid w:val="00266712"/>
    <w:rsid w:val="00291276"/>
    <w:rsid w:val="0029418A"/>
    <w:rsid w:val="00344342"/>
    <w:rsid w:val="00354FF3"/>
    <w:rsid w:val="00355EC3"/>
    <w:rsid w:val="003769A5"/>
    <w:rsid w:val="003A2719"/>
    <w:rsid w:val="003A718C"/>
    <w:rsid w:val="003B65FB"/>
    <w:rsid w:val="003D7CD5"/>
    <w:rsid w:val="0040273F"/>
    <w:rsid w:val="004036E7"/>
    <w:rsid w:val="00403CE4"/>
    <w:rsid w:val="004215F6"/>
    <w:rsid w:val="00436D83"/>
    <w:rsid w:val="00445239"/>
    <w:rsid w:val="004644D5"/>
    <w:rsid w:val="00470C29"/>
    <w:rsid w:val="0048362E"/>
    <w:rsid w:val="0049587C"/>
    <w:rsid w:val="004C557E"/>
    <w:rsid w:val="004F6A86"/>
    <w:rsid w:val="00532F00"/>
    <w:rsid w:val="005439A0"/>
    <w:rsid w:val="005A063C"/>
    <w:rsid w:val="005D6A6F"/>
    <w:rsid w:val="005E1F5B"/>
    <w:rsid w:val="005F63DE"/>
    <w:rsid w:val="005F7AEA"/>
    <w:rsid w:val="006529F2"/>
    <w:rsid w:val="006920F0"/>
    <w:rsid w:val="00697D28"/>
    <w:rsid w:val="006A4C3C"/>
    <w:rsid w:val="006A60E7"/>
    <w:rsid w:val="006B5ED6"/>
    <w:rsid w:val="006B6D95"/>
    <w:rsid w:val="006B7320"/>
    <w:rsid w:val="006E15D5"/>
    <w:rsid w:val="00703C2A"/>
    <w:rsid w:val="0075410C"/>
    <w:rsid w:val="007772F2"/>
    <w:rsid w:val="0077741C"/>
    <w:rsid w:val="00783ED3"/>
    <w:rsid w:val="00791444"/>
    <w:rsid w:val="007A06DA"/>
    <w:rsid w:val="007A6B62"/>
    <w:rsid w:val="007A6C00"/>
    <w:rsid w:val="007B535F"/>
    <w:rsid w:val="007D306E"/>
    <w:rsid w:val="007D5A21"/>
    <w:rsid w:val="007E4AAE"/>
    <w:rsid w:val="007E6F40"/>
    <w:rsid w:val="007F2310"/>
    <w:rsid w:val="007F4998"/>
    <w:rsid w:val="008009E7"/>
    <w:rsid w:val="00817E9A"/>
    <w:rsid w:val="00834DB8"/>
    <w:rsid w:val="0086720B"/>
    <w:rsid w:val="00896422"/>
    <w:rsid w:val="008A4F8F"/>
    <w:rsid w:val="009058C3"/>
    <w:rsid w:val="00980916"/>
    <w:rsid w:val="009849B9"/>
    <w:rsid w:val="009A557C"/>
    <w:rsid w:val="009B4AD1"/>
    <w:rsid w:val="009C4386"/>
    <w:rsid w:val="009E1659"/>
    <w:rsid w:val="00A07898"/>
    <w:rsid w:val="00A167D5"/>
    <w:rsid w:val="00A24156"/>
    <w:rsid w:val="00A3523F"/>
    <w:rsid w:val="00A61064"/>
    <w:rsid w:val="00A83B3D"/>
    <w:rsid w:val="00A84AB5"/>
    <w:rsid w:val="00A92394"/>
    <w:rsid w:val="00AA1784"/>
    <w:rsid w:val="00B12361"/>
    <w:rsid w:val="00B20DAB"/>
    <w:rsid w:val="00B47D82"/>
    <w:rsid w:val="00B65127"/>
    <w:rsid w:val="00BA30C4"/>
    <w:rsid w:val="00BC3B14"/>
    <w:rsid w:val="00BE1D32"/>
    <w:rsid w:val="00C1717A"/>
    <w:rsid w:val="00C20FF1"/>
    <w:rsid w:val="00C22D48"/>
    <w:rsid w:val="00C5264A"/>
    <w:rsid w:val="00CD750B"/>
    <w:rsid w:val="00CF1E75"/>
    <w:rsid w:val="00CF6723"/>
    <w:rsid w:val="00D52D03"/>
    <w:rsid w:val="00D52FBD"/>
    <w:rsid w:val="00D65288"/>
    <w:rsid w:val="00DE05BA"/>
    <w:rsid w:val="00E14715"/>
    <w:rsid w:val="00E22BF7"/>
    <w:rsid w:val="00E235AE"/>
    <w:rsid w:val="00EA2870"/>
    <w:rsid w:val="00EB1360"/>
    <w:rsid w:val="00EC77DF"/>
    <w:rsid w:val="00ED1722"/>
    <w:rsid w:val="00EF6B30"/>
    <w:rsid w:val="00F33DFD"/>
    <w:rsid w:val="17D4EAF7"/>
    <w:rsid w:val="1E50C8EE"/>
    <w:rsid w:val="2F397FF1"/>
    <w:rsid w:val="3778D60C"/>
    <w:rsid w:val="455212EF"/>
    <w:rsid w:val="4BDD99CA"/>
    <w:rsid w:val="4C3D6A1D"/>
    <w:rsid w:val="4E111CB1"/>
    <w:rsid w:val="4E6AADE1"/>
    <w:rsid w:val="56006D0E"/>
    <w:rsid w:val="5A5D58A4"/>
    <w:rsid w:val="5BF47FF7"/>
    <w:rsid w:val="631F8A88"/>
    <w:rsid w:val="68686614"/>
    <w:rsid w:val="7E34E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88D3C9"/>
  <w15:docId w15:val="{8B495B2F-2040-4D35-9FED-EEE313A8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10C"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rsid w:val="006A4C3C"/>
    <w:pPr>
      <w:keepNext/>
      <w:numPr>
        <w:numId w:val="6"/>
      </w:numPr>
      <w:spacing w:before="240" w:after="60"/>
      <w:outlineLvl w:val="1"/>
    </w:pPr>
    <w:rPr>
      <w:rFonts w:asciiTheme="minorHAnsi" w:hAnsiTheme="minorHAnsi"/>
      <w:b/>
      <w:caps/>
      <w:sz w:val="22"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Topptekst">
    <w:name w:val="header"/>
    <w:basedOn w:val="Normal"/>
    <w:rsid w:val="00445239"/>
    <w:pPr>
      <w:tabs>
        <w:tab w:val="center" w:pos="4536"/>
        <w:tab w:val="right" w:pos="9072"/>
      </w:tabs>
    </w:pPr>
  </w:style>
  <w:style w:type="paragraph" w:customStyle="1" w:styleId="Websak12FSM">
    <w:name w:val="Websak12FSM"/>
    <w:basedOn w:val="Normal"/>
    <w:rsid w:val="00445239"/>
    <w:pPr>
      <w:pBdr>
        <w:top w:val="single" w:sz="4" w:space="1" w:color="auto"/>
      </w:pBdr>
      <w:jc w:val="center"/>
    </w:pPr>
    <w:rPr>
      <w:b/>
      <w:caps/>
    </w:rPr>
  </w:style>
  <w:style w:type="paragraph" w:customStyle="1" w:styleId="Websak9sM">
    <w:name w:val="Websak9sM"/>
    <w:basedOn w:val="Normal"/>
    <w:rsid w:val="00445239"/>
    <w:pPr>
      <w:pBdr>
        <w:bottom w:val="single" w:sz="4" w:space="1" w:color="auto"/>
      </w:pBdr>
      <w:jc w:val="center"/>
    </w:pPr>
    <w:rPr>
      <w:sz w:val="18"/>
    </w:rPr>
  </w:style>
  <w:style w:type="paragraph" w:customStyle="1" w:styleId="normal12H">
    <w:name w:val="normal12H"/>
    <w:basedOn w:val="Normal"/>
    <w:rsid w:val="00445239"/>
    <w:pPr>
      <w:jc w:val="right"/>
    </w:pPr>
  </w:style>
  <w:style w:type="paragraph" w:styleId="Bobletekst">
    <w:name w:val="Balloon Text"/>
    <w:basedOn w:val="Normal"/>
    <w:link w:val="BobletekstTegn"/>
    <w:rsid w:val="00817E9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7E9A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rsid w:val="0075410C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5410C"/>
    <w:rPr>
      <w:sz w:val="24"/>
    </w:rPr>
  </w:style>
  <w:style w:type="paragraph" w:styleId="Tittel">
    <w:name w:val="Title"/>
    <w:basedOn w:val="Normal"/>
    <w:link w:val="TittelTegn"/>
    <w:qFormat/>
    <w:rsid w:val="0075410C"/>
    <w:pPr>
      <w:jc w:val="center"/>
    </w:pPr>
    <w:rPr>
      <w:b/>
      <w:bCs/>
      <w:sz w:val="48"/>
      <w:szCs w:val="24"/>
    </w:rPr>
  </w:style>
  <w:style w:type="character" w:customStyle="1" w:styleId="TittelTegn">
    <w:name w:val="Tittel Tegn"/>
    <w:basedOn w:val="Standardskriftforavsnitt"/>
    <w:link w:val="Tittel"/>
    <w:rsid w:val="0075410C"/>
    <w:rPr>
      <w:b/>
      <w:bCs/>
      <w:sz w:val="48"/>
      <w:szCs w:val="24"/>
    </w:rPr>
  </w:style>
  <w:style w:type="paragraph" w:customStyle="1" w:styleId="Brevnormal">
    <w:name w:val="Brevnormal"/>
    <w:basedOn w:val="Normal"/>
    <w:rsid w:val="0075410C"/>
    <w:pPr>
      <w:ind w:left="1077" w:right="736"/>
    </w:pPr>
    <w:rPr>
      <w:rFonts w:ascii="Times" w:hAnsi="Times"/>
    </w:rPr>
  </w:style>
  <w:style w:type="table" w:styleId="Tabellrutenett">
    <w:name w:val="Table Grid"/>
    <w:basedOn w:val="Vanligtabell"/>
    <w:rsid w:val="00EB1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03C2A"/>
    <w:rPr>
      <w:color w:val="808080"/>
    </w:rPr>
  </w:style>
  <w:style w:type="paragraph" w:styleId="Bunntekst">
    <w:name w:val="footer"/>
    <w:basedOn w:val="Normal"/>
    <w:link w:val="BunntekstTegn"/>
    <w:rsid w:val="001959E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1959E9"/>
    <w:rPr>
      <w:sz w:val="24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5E1F5B"/>
    <w:pPr>
      <w:ind w:left="720"/>
      <w:contextualSpacing/>
    </w:pPr>
  </w:style>
  <w:style w:type="character" w:customStyle="1" w:styleId="ListeavsnittTegn">
    <w:name w:val="Listeavsnitt Tegn"/>
    <w:aliases w:val="Lister Tegn"/>
    <w:link w:val="Listeavsnitt"/>
    <w:uiPriority w:val="34"/>
    <w:rsid w:val="00D52D03"/>
    <w:rPr>
      <w:sz w:val="24"/>
    </w:rPr>
  </w:style>
  <w:style w:type="paragraph" w:styleId="Revisjon">
    <w:name w:val="Revision"/>
    <w:hidden/>
    <w:uiPriority w:val="99"/>
    <w:semiHidden/>
    <w:rsid w:val="0086720B"/>
    <w:rPr>
      <w:sz w:val="24"/>
    </w:rPr>
  </w:style>
  <w:style w:type="paragraph" w:styleId="Merknadstekst">
    <w:name w:val="annotation text"/>
    <w:basedOn w:val="Normal"/>
    <w:link w:val="MerknadstekstTegn"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"/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34434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3443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21.%20Tilbudsbrev%20%5b1658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534156BC4F9429DD343C3B568FCC7" ma:contentTypeVersion="16" ma:contentTypeDescription="Opprett et nytt dokument." ma:contentTypeScope="" ma:versionID="886a847b6d2d71371d1a9534bd0d8740">
  <xsd:schema xmlns:xsd="http://www.w3.org/2001/XMLSchema" xmlns:xs="http://www.w3.org/2001/XMLSchema" xmlns:p="http://schemas.microsoft.com/office/2006/metadata/properties" xmlns:ns2="b031289f-c9cd-476b-9c2b-6b551b5297b0" xmlns:ns3="3e3e88c1-c1b0-44ee-b148-11378f8133a5" targetNamespace="http://schemas.microsoft.com/office/2006/metadata/properties" ma:root="true" ma:fieldsID="133573e20532ca77fc38bc6dbc4de67b" ns2:_="" ns3:_="">
    <xsd:import namespace="b031289f-c9cd-476b-9c2b-6b551b5297b0"/>
    <xsd:import namespace="3e3e88c1-c1b0-44ee-b148-11378f8133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Kommentar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1289f-c9cd-476b-9c2b-6b551b529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1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e88c1-c1b0-44ee-b148-11378f8133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c9adfbf-3d58-43e1-8e4b-d91dabacad91}" ma:internalName="TaxCatchAll" ma:showField="CatchAllData" ma:web="3e3e88c1-c1b0-44ee-b148-11378f8133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031289f-c9cd-476b-9c2b-6b551b5297b0" xsi:nil="true"/>
    <lcf76f155ced4ddcb4097134ff3c332f xmlns="b031289f-c9cd-476b-9c2b-6b551b5297b0">
      <Terms xmlns="http://schemas.microsoft.com/office/infopath/2007/PartnerControls"/>
    </lcf76f155ced4ddcb4097134ff3c332f>
    <TaxCatchAll xmlns="3e3e88c1-c1b0-44ee-b148-11378f8133a5" xsi:nil="true"/>
  </documentManagement>
</p:properties>
</file>

<file path=customXml/item3.xml><?xml version="1.0" encoding="utf-8"?>
<document>
  <body/>
  <header/>
  <footer/>
  <properties>
    <mutualMergeSupport>False</mutualMergeSupport>
    <websakInfo>
      <fletteDato>14.01.2025</fletteDato>
      <sakid>2020117794</sakid>
      <jpid>2021298998</jpid>
      <filUnique/>
      <filChecksumFørFlett/>
      <erHoveddokument>False</erHoveddokument>
      <dcTitle>KONKURRANSEGRUNNLAG MED VEDLEGG</dcTitle>
    </websakInfo>
    <language/>
    <showHiddenMark>False</showHiddenMark>
    <templateURI>docx</templateURI>
    <mergeMode>MergeOne</mergeMode>
  </properties>
</documen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98A9AC-9C97-487F-8A50-5240397E8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1289f-c9cd-476b-9c2b-6b551b5297b0"/>
    <ds:schemaRef ds:uri="3e3e88c1-c1b0-44ee-b148-11378f8133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1E1D0-E53A-41C8-B27B-34D391F6303D}">
  <ds:schemaRefs>
    <ds:schemaRef ds:uri="http://schemas.microsoft.com/office/2006/metadata/properties"/>
    <ds:schemaRef ds:uri="http://schemas.microsoft.com/office/infopath/2007/PartnerControls"/>
    <ds:schemaRef ds:uri="b031289f-c9cd-476b-9c2b-6b551b5297b0"/>
    <ds:schemaRef ds:uri="3e3e88c1-c1b0-44ee-b148-11378f8133a5"/>
  </ds:schemaRefs>
</ds:datastoreItem>
</file>

<file path=customXml/itemProps3.xml><?xml version="1.0" encoding="utf-8"?>
<ds:datastoreItem xmlns:ds="http://schemas.openxmlformats.org/officeDocument/2006/customXml" ds:itemID="{7588196A-9675-44EC-90D3-4FC02C4B41AA}">
  <ds:schemaRefs/>
</ds:datastoreItem>
</file>

<file path=customXml/itemProps4.xml><?xml version="1.0" encoding="utf-8"?>
<ds:datastoreItem xmlns:ds="http://schemas.openxmlformats.org/officeDocument/2006/customXml" ds:itemID="{0B27428A-97AA-4B2B-9317-B5EE6DAA2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Tilbudsbrev [1658]</Template>
  <TotalTime>22</TotalTime>
  <Pages>3</Pages>
  <Words>223</Words>
  <Characters>1532</Characters>
  <Application>Microsoft Office Word</Application>
  <DocSecurity>0</DocSecurity>
  <Lines>139</Lines>
  <Paragraphs>56</Paragraphs>
  <ScaleCrop>false</ScaleCrop>
  <Company>Bærum kommune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MED VEDLEGG</dc:title>
  <dc:subject/>
  <dc:creator>Vibeke Rødseth Holm</dc:creator>
  <cp:keywords/>
  <cp:lastModifiedBy>Geir-Andreas Bjartland</cp:lastModifiedBy>
  <cp:revision>26</cp:revision>
  <cp:lastPrinted>1998-06-04T06:01:00Z</cp:lastPrinted>
  <dcterms:created xsi:type="dcterms:W3CDTF">2026-04-20T04:22:00Z</dcterms:created>
  <dcterms:modified xsi:type="dcterms:W3CDTF">2026-08-13T07:36:00Z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0x0101005AD534156BC4F9429DD343C3B568FCC7</vt:lpwstr>
  </property>
  <property fmtid="{D5CDD505-2E9C-101B-9397-08002B2CF9AE}" pid="3" name="MediaServiceImageTags">
    <vt:lpwstr/>
  </property>
  <property fmtid="{D5CDD505-2E9C-101B-9397-08002B2CF9AE}" pid="4" name="MSIP_Label_fb250485-d222-477a-ba09-6a5d3c1730a6_Enabled">
    <vt:lpwstr>True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SetDate">
    <vt:lpwstr>2026-04-24T09:47:32Z</vt:lpwstr>
  </property>
  <property fmtid="{D5CDD505-2E9C-101B-9397-08002B2CF9AE}" pid="7" name="MSIP_Label_fb250485-d222-477a-ba09-6a5d3c1730a6_Name">
    <vt:lpwstr>Ubegrenset</vt:lpwstr>
  </property>
  <property fmtid="{D5CDD505-2E9C-101B-9397-08002B2CF9AE}" pid="8" name="MSIP_Label_fb250485-d222-477a-ba09-6a5d3c1730a6_ActionId">
    <vt:lpwstr>5eb5a68b-c0d8-4194-9189-8df8f96c7f1d</vt:lpwstr>
  </property>
  <property fmtid="{D5CDD505-2E9C-101B-9397-08002B2CF9AE}" pid="9" name="MSIP_Label_fb250485-d222-477a-ba09-6a5d3c1730a6_Removed">
    <vt:lpwstr>False</vt:lpwstr>
  </property>
  <property fmtid="{D5CDD505-2E9C-101B-9397-08002B2CF9AE}" pid="10" name="MSIP_Label_fb250485-d222-477a-ba09-6a5d3c1730a6_Extended_MSFT_Method">
    <vt:lpwstr>Standard</vt:lpwstr>
  </property>
  <property fmtid="{D5CDD505-2E9C-101B-9397-08002B2CF9AE}" pid="11" name="Sensitivity">
    <vt:lpwstr>Ubegrenset</vt:lpwstr>
  </property>
</Properties>
</file>